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21EA3" w14:textId="77777777" w:rsidR="00B104C0" w:rsidRDefault="00B104C0" w:rsidP="00B104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WESTROPP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1428-1507)</w:t>
      </w:r>
    </w:p>
    <w:p w14:paraId="25AE501F" w14:textId="77777777" w:rsidR="00B104C0" w:rsidRDefault="00B104C0" w:rsidP="00B104C0">
      <w:pPr>
        <w:pStyle w:val="NoSpacing"/>
        <w:rPr>
          <w:rFonts w:cs="Times New Roman"/>
          <w:szCs w:val="24"/>
        </w:rPr>
      </w:pPr>
    </w:p>
    <w:p w14:paraId="2B44873C" w14:textId="77777777" w:rsidR="00B104C0" w:rsidRDefault="00B104C0" w:rsidP="00B104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 of William Westropp(q.v.) and Isabel Wentworth(q.v.).</w:t>
      </w:r>
    </w:p>
    <w:p w14:paraId="7F04D7B1" w14:textId="77777777" w:rsidR="00B104C0" w:rsidRDefault="00B104C0" w:rsidP="00B104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(FamilySearch)</w:t>
      </w:r>
    </w:p>
    <w:p w14:paraId="77D3ABC4" w14:textId="77777777" w:rsidR="00B104C0" w:rsidRDefault="00B104C0" w:rsidP="00B104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(1454) Anna Meynell(q.v.).   (ibid.)</w:t>
      </w:r>
    </w:p>
    <w:p w14:paraId="0E7171D2" w14:textId="77777777" w:rsidR="00B104C0" w:rsidRDefault="00B104C0" w:rsidP="00B104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Son:   Richard(q.v.).    (ibid.)</w:t>
      </w:r>
    </w:p>
    <w:p w14:paraId="31284342" w14:textId="77777777" w:rsidR="00B104C0" w:rsidRDefault="00B104C0" w:rsidP="00B104C0">
      <w:pPr>
        <w:pStyle w:val="NoSpacing"/>
        <w:rPr>
          <w:rFonts w:cs="Times New Roman"/>
          <w:szCs w:val="24"/>
        </w:rPr>
      </w:pPr>
    </w:p>
    <w:p w14:paraId="70A8F6C4" w14:textId="77777777" w:rsidR="00B104C0" w:rsidRDefault="00B104C0" w:rsidP="00B104C0">
      <w:pPr>
        <w:pStyle w:val="NoSpacing"/>
        <w:rPr>
          <w:rFonts w:cs="Times New Roman"/>
          <w:szCs w:val="24"/>
        </w:rPr>
      </w:pPr>
    </w:p>
    <w:p w14:paraId="1D0FBB76" w14:textId="77777777" w:rsidR="00B104C0" w:rsidRDefault="00B104C0" w:rsidP="00B104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1428</w:t>
      </w:r>
      <w:r>
        <w:rPr>
          <w:rFonts w:cs="Times New Roman"/>
          <w:szCs w:val="24"/>
        </w:rPr>
        <w:tab/>
        <w:t>He was born in Brompton.   (ibid.)</w:t>
      </w:r>
    </w:p>
    <w:p w14:paraId="7F9753E3" w14:textId="77777777" w:rsidR="00B104C0" w:rsidRDefault="00B104C0" w:rsidP="00B104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1507</w:t>
      </w:r>
      <w:r>
        <w:rPr>
          <w:rFonts w:cs="Times New Roman"/>
          <w:szCs w:val="24"/>
        </w:rPr>
        <w:tab/>
        <w:t>He died in Yorkshire.    (ibid.)</w:t>
      </w:r>
    </w:p>
    <w:p w14:paraId="6B7A2A3E" w14:textId="77777777" w:rsidR="00B104C0" w:rsidRDefault="00B104C0" w:rsidP="00B104C0">
      <w:pPr>
        <w:pStyle w:val="NoSpacing"/>
        <w:rPr>
          <w:rFonts w:cs="Times New Roman"/>
          <w:szCs w:val="24"/>
        </w:rPr>
      </w:pPr>
    </w:p>
    <w:p w14:paraId="48B37340" w14:textId="77777777" w:rsidR="00B104C0" w:rsidRDefault="00B104C0" w:rsidP="00B104C0">
      <w:pPr>
        <w:pStyle w:val="NoSpacing"/>
        <w:rPr>
          <w:rFonts w:cs="Times New Roman"/>
          <w:szCs w:val="24"/>
        </w:rPr>
      </w:pPr>
    </w:p>
    <w:p w14:paraId="2759394A" w14:textId="77777777" w:rsidR="00B104C0" w:rsidRDefault="00B104C0" w:rsidP="00B104C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August 2023</w:t>
      </w:r>
    </w:p>
    <w:p w14:paraId="2DA82DE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BEF64" w14:textId="77777777" w:rsidR="00B104C0" w:rsidRDefault="00B104C0" w:rsidP="009139A6">
      <w:r>
        <w:separator/>
      </w:r>
    </w:p>
  </w:endnote>
  <w:endnote w:type="continuationSeparator" w:id="0">
    <w:p w14:paraId="3F14017F" w14:textId="77777777" w:rsidR="00B104C0" w:rsidRDefault="00B104C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7F7D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E154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F9AC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6674A" w14:textId="77777777" w:rsidR="00B104C0" w:rsidRDefault="00B104C0" w:rsidP="009139A6">
      <w:r>
        <w:separator/>
      </w:r>
    </w:p>
  </w:footnote>
  <w:footnote w:type="continuationSeparator" w:id="0">
    <w:p w14:paraId="2247AD8A" w14:textId="77777777" w:rsidR="00B104C0" w:rsidRDefault="00B104C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01E4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38DB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212C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4C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104C0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64BA8D"/>
  <w15:chartTrackingRefBased/>
  <w15:docId w15:val="{0545A702-D691-4873-B3FC-249D8630B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2023-08-30T20:02:00Z</dcterms:created>
  <dcterms:modified xsi:type="dcterms:W3CDTF">2023-08-30T20:03:00Z</dcterms:modified>
</cp:coreProperties>
</file>